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0C5" w:rsidRDefault="001360C5" w:rsidP="001360C5">
      <w:pPr>
        <w:pStyle w:val="NoSpacing"/>
      </w:pPr>
      <w:r>
        <w:rPr>
          <w:u w:val="single"/>
        </w:rPr>
        <w:t>John GODYNG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1360C5" w:rsidRDefault="001360C5" w:rsidP="001360C5">
      <w:pPr>
        <w:pStyle w:val="NoSpacing"/>
      </w:pPr>
    </w:p>
    <w:p w:rsidR="001360C5" w:rsidRDefault="001360C5" w:rsidP="001360C5">
      <w:pPr>
        <w:pStyle w:val="NoSpacing"/>
      </w:pPr>
    </w:p>
    <w:p w:rsidR="00E373C4" w:rsidRDefault="00E373C4" w:rsidP="00E373C4">
      <w:pPr>
        <w:pStyle w:val="NoSpacing"/>
      </w:pPr>
      <w:r>
        <w:t>14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Weybread</w:t>
      </w:r>
      <w:proofErr w:type="spellEnd"/>
      <w:r>
        <w:t>, Suffolk,</w:t>
      </w:r>
    </w:p>
    <w:p w:rsidR="00E373C4" w:rsidRDefault="00E373C4" w:rsidP="00E373C4">
      <w:pPr>
        <w:pStyle w:val="NoSpacing"/>
      </w:pPr>
      <w:r>
        <w:tab/>
      </w:r>
      <w:r>
        <w:tab/>
        <w:t>into lands of the late Elizabeth de la Pole(q.v.).</w:t>
      </w:r>
    </w:p>
    <w:p w:rsidR="00E373C4" w:rsidRDefault="00E373C4" w:rsidP="00E373C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22-46)</w:t>
      </w:r>
    </w:p>
    <w:p w:rsidR="001360C5" w:rsidRDefault="001360C5" w:rsidP="001360C5">
      <w:pPr>
        <w:pStyle w:val="NoSpacing"/>
      </w:pPr>
      <w:r>
        <w:t>28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Weybread</w:t>
      </w:r>
      <w:proofErr w:type="spellEnd"/>
      <w:r>
        <w:t>, Suffolk,</w:t>
      </w:r>
    </w:p>
    <w:p w:rsidR="001360C5" w:rsidRDefault="001360C5" w:rsidP="001360C5">
      <w:pPr>
        <w:pStyle w:val="NoSpacing"/>
      </w:pPr>
      <w:r>
        <w:tab/>
      </w:r>
      <w:r>
        <w:tab/>
        <w:t>into lands of the late Isabel de la Pole(q.v.).</w:t>
      </w:r>
    </w:p>
    <w:p w:rsidR="001360C5" w:rsidRDefault="001360C5" w:rsidP="001360C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22-53)</w:t>
      </w:r>
    </w:p>
    <w:p w:rsidR="00292BF4" w:rsidRDefault="00292BF4" w:rsidP="00292BF4">
      <w:pPr>
        <w:pStyle w:val="NoSpacing"/>
      </w:pPr>
      <w:r>
        <w:t xml:space="preserve">  5 Aug.1423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292BF4" w:rsidRDefault="00292BF4" w:rsidP="00292BF4">
      <w:pPr>
        <w:pStyle w:val="NoSpacing"/>
      </w:pPr>
      <w:r>
        <w:tab/>
      </w:r>
      <w:r>
        <w:tab/>
      </w:r>
      <w:proofErr w:type="spellStart"/>
      <w:r>
        <w:t>Weybread</w:t>
      </w:r>
      <w:proofErr w:type="spellEnd"/>
      <w:r>
        <w:t>, Suffolk, into lands of Katherine de la Pole, a nun(q.v.).</w:t>
      </w:r>
    </w:p>
    <w:p w:rsidR="00292BF4" w:rsidRDefault="00292BF4" w:rsidP="001360C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22-59)</w:t>
      </w:r>
    </w:p>
    <w:p w:rsidR="001360C5" w:rsidRDefault="001360C5" w:rsidP="001360C5">
      <w:pPr>
        <w:pStyle w:val="NoSpacing"/>
      </w:pPr>
    </w:p>
    <w:p w:rsidR="001360C5" w:rsidRDefault="001360C5" w:rsidP="001360C5">
      <w:pPr>
        <w:pStyle w:val="NoSpacing"/>
      </w:pPr>
    </w:p>
    <w:p w:rsidR="00292BF4" w:rsidRDefault="00292BF4" w:rsidP="001360C5">
      <w:pPr>
        <w:pStyle w:val="NoSpacing"/>
      </w:pPr>
      <w:r>
        <w:t>21 December 2016</w:t>
      </w:r>
    </w:p>
    <w:p w:rsidR="00E373C4" w:rsidRPr="001531ED" w:rsidRDefault="00E373C4" w:rsidP="001360C5">
      <w:pPr>
        <w:pStyle w:val="NoSpacing"/>
      </w:pPr>
      <w:r>
        <w:t>20 April 2017</w:t>
      </w:r>
      <w:bookmarkStart w:id="0" w:name="_GoBack"/>
      <w:bookmarkEnd w:id="0"/>
    </w:p>
    <w:p w:rsidR="006B2F86" w:rsidRPr="001360C5" w:rsidRDefault="00E373C4" w:rsidP="00E71FC3">
      <w:pPr>
        <w:pStyle w:val="NoSpacing"/>
      </w:pPr>
    </w:p>
    <w:sectPr w:rsidR="006B2F86" w:rsidRPr="001360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0C5" w:rsidRDefault="001360C5" w:rsidP="00E71FC3">
      <w:pPr>
        <w:spacing w:after="0" w:line="240" w:lineRule="auto"/>
      </w:pPr>
      <w:r>
        <w:separator/>
      </w:r>
    </w:p>
  </w:endnote>
  <w:endnote w:type="continuationSeparator" w:id="0">
    <w:p w:rsidR="001360C5" w:rsidRDefault="001360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0C5" w:rsidRDefault="001360C5" w:rsidP="00E71FC3">
      <w:pPr>
        <w:spacing w:after="0" w:line="240" w:lineRule="auto"/>
      </w:pPr>
      <w:r>
        <w:separator/>
      </w:r>
    </w:p>
  </w:footnote>
  <w:footnote w:type="continuationSeparator" w:id="0">
    <w:p w:rsidR="001360C5" w:rsidRDefault="001360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0C5"/>
    <w:rsid w:val="001360C5"/>
    <w:rsid w:val="001A7C09"/>
    <w:rsid w:val="00292BF4"/>
    <w:rsid w:val="00733BE7"/>
    <w:rsid w:val="00AB52E8"/>
    <w:rsid w:val="00B16D3F"/>
    <w:rsid w:val="00E373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E8E63"/>
  <w15:chartTrackingRefBased/>
  <w15:docId w15:val="{85E5DC39-486D-4948-96EA-4AFAE740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2016-12-19T20:50:00Z</dcterms:created>
  <dcterms:modified xsi:type="dcterms:W3CDTF">2017-04-20T07:14:00Z</dcterms:modified>
</cp:coreProperties>
</file>